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CB9A6E5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4644">
        <w:rPr>
          <w:b/>
          <w:color w:val="FF5200" w:themeColor="accent2"/>
          <w:sz w:val="36"/>
          <w:szCs w:val="36"/>
        </w:rPr>
        <w:t>Krycí list nabídky k veřejné zakázce s</w:t>
      </w:r>
      <w:r w:rsidR="00B84644">
        <w:rPr>
          <w:b/>
          <w:color w:val="FF5200" w:themeColor="accent2"/>
          <w:sz w:val="36"/>
          <w:szCs w:val="36"/>
        </w:rPr>
        <w:t> </w:t>
      </w:r>
      <w:r w:rsidRPr="00B84644">
        <w:rPr>
          <w:b/>
          <w:color w:val="FF5200" w:themeColor="accent2"/>
          <w:sz w:val="36"/>
          <w:szCs w:val="36"/>
        </w:rPr>
        <w:t>názvem</w:t>
      </w:r>
      <w:r w:rsidR="00B84644">
        <w:rPr>
          <w:b/>
          <w:color w:val="FF5200" w:themeColor="accent2"/>
          <w:sz w:val="36"/>
          <w:szCs w:val="36"/>
        </w:rPr>
        <w:t xml:space="preserve"> </w:t>
      </w:r>
      <w:r w:rsidRPr="00B84644">
        <w:rPr>
          <w:b/>
          <w:color w:val="FF5200" w:themeColor="accent2"/>
          <w:sz w:val="36"/>
          <w:szCs w:val="36"/>
        </w:rPr>
        <w:t>„</w:t>
      </w:r>
      <w:r w:rsidR="001E3DE4" w:rsidRPr="001E3DE4">
        <w:rPr>
          <w:b/>
          <w:color w:val="FF5200" w:themeColor="accent2"/>
          <w:sz w:val="36"/>
          <w:szCs w:val="36"/>
        </w:rPr>
        <w:t>Nákup nosiče nářadí s mulčovací hlavou</w:t>
      </w:r>
      <w:r w:rsidRPr="00B84644">
        <w:rPr>
          <w:b/>
          <w:color w:val="FF5200" w:themeColor="accent2"/>
          <w:sz w:val="36"/>
          <w:szCs w:val="36"/>
        </w:rPr>
        <w:t xml:space="preserve">“ vedené pod </w:t>
      </w:r>
      <w:r w:rsidRPr="00B846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E3DE4" w:rsidRPr="001E3DE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138134/2026-SŽ-GŘ-O15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57CC044" w14:textId="0DA75C22" w:rsidR="00B8464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056536" w:history="1">
            <w:r w:rsidR="00B84644" w:rsidRPr="00205BE3">
              <w:rPr>
                <w:rStyle w:val="Hypertextovodkaz"/>
              </w:rPr>
              <w:t>Kapitola č. 1 Všeobecné informace o dodavateli</w:t>
            </w:r>
            <w:r w:rsidR="00B84644">
              <w:rPr>
                <w:noProof/>
                <w:webHidden/>
              </w:rPr>
              <w:tab/>
            </w:r>
            <w:r w:rsidR="00B84644">
              <w:rPr>
                <w:noProof/>
                <w:webHidden/>
              </w:rPr>
              <w:fldChar w:fldCharType="begin"/>
            </w:r>
            <w:r w:rsidR="00B84644">
              <w:rPr>
                <w:noProof/>
                <w:webHidden/>
              </w:rPr>
              <w:instrText xml:space="preserve"> PAGEREF _Toc236056536 \h </w:instrText>
            </w:r>
            <w:r w:rsidR="00B84644">
              <w:rPr>
                <w:noProof/>
                <w:webHidden/>
              </w:rPr>
            </w:r>
            <w:r w:rsidR="00B84644">
              <w:rPr>
                <w:noProof/>
                <w:webHidden/>
              </w:rPr>
              <w:fldChar w:fldCharType="separate"/>
            </w:r>
            <w:r w:rsidR="00B84644">
              <w:rPr>
                <w:noProof/>
                <w:webHidden/>
              </w:rPr>
              <w:t>2</w:t>
            </w:r>
            <w:r w:rsidR="00B84644">
              <w:rPr>
                <w:noProof/>
                <w:webHidden/>
              </w:rPr>
              <w:fldChar w:fldCharType="end"/>
            </w:r>
          </w:hyperlink>
        </w:p>
        <w:p w14:paraId="2DE8C320" w14:textId="02B6538F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7" w:history="1">
            <w:r w:rsidRPr="00205BE3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274F8" w14:textId="309AF1FD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8" w:history="1">
            <w:r w:rsidRPr="00205BE3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E3FD5" w14:textId="613AB1C4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9" w:history="1">
            <w:r w:rsidRPr="00205BE3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3C43E" w14:textId="7BF5BF2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0" w:history="1">
            <w:r w:rsidRPr="00205BE3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C4DB9" w14:textId="5798CE5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1" w:history="1">
            <w:r w:rsidRPr="00205BE3">
              <w:rPr>
                <w:rStyle w:val="Hypertextovodkaz"/>
              </w:rPr>
              <w:t>Kapitola č. 6 SEZNAM 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E8BD2" w14:textId="6EAC6D3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2" w:history="1">
            <w:r w:rsidRPr="00205BE3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6DA6C" w14:textId="7FA2B3C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3" w:history="1">
            <w:r w:rsidRPr="00205BE3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6209F" w14:textId="1A5A1607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4" w:history="1">
            <w:r w:rsidRPr="00205BE3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E673B" w14:textId="16A5361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5" w:history="1">
            <w:r w:rsidRPr="00205BE3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AF276" w14:textId="42424BEE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6" w:history="1">
            <w:r w:rsidRPr="00205BE3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48345" w14:textId="19916B9B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7" w:history="1">
            <w:r w:rsidRPr="00205BE3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CC9ED8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05653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611410FC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D9024C1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5011F55E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05653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05653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E30AE6D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0CA072ED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05653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265B416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41A58E24" w:rsidR="00D6532E" w:rsidRPr="006564BB" w:rsidRDefault="00D6532E" w:rsidP="00EF4E96">
      <w:pPr>
        <w:pStyle w:val="Nadpisbezsl1-1"/>
        <w:jc w:val="both"/>
      </w:pPr>
      <w:bookmarkStart w:id="8" w:name="_Toc236056540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4D51F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5DAEFACC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1032D0C8" w:rsidR="0035531B" w:rsidRDefault="00BE7668" w:rsidP="00EF4E96">
      <w:pPr>
        <w:pStyle w:val="Nadpisbezsl1-1"/>
        <w:jc w:val="both"/>
      </w:pPr>
      <w:bookmarkStart w:id="9" w:name="_Toc23605654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B84644">
        <w:rPr>
          <w:caps w:val="0"/>
        </w:rPr>
        <w:t>SEZNAM V</w:t>
      </w:r>
      <w:r w:rsidR="00103F9D" w:rsidRPr="00B84644">
        <w:rPr>
          <w:caps w:val="0"/>
        </w:rPr>
        <w:t>ÝZNAMNÝCH DODÁVEK</w:t>
      </w:r>
      <w:bookmarkEnd w:id="9"/>
    </w:p>
    <w:p w14:paraId="257B6954" w14:textId="77777777" w:rsidR="00372E5B" w:rsidRPr="00D36729" w:rsidRDefault="00372E5B" w:rsidP="00B846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4A0D54" w:rsidRDefault="00372E5B" w:rsidP="00B84644">
      <w:pPr>
        <w:widowControl w:val="0"/>
        <w:autoSpaceDE w:val="0"/>
        <w:spacing w:line="278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C984032" w14:textId="77777777" w:rsidR="00372E5B" w:rsidRPr="00D36729" w:rsidRDefault="00372E5B" w:rsidP="00B84644">
      <w:pPr>
        <w:rPr>
          <w:rFonts w:ascii="Verdana" w:hAnsi="Verdana"/>
        </w:rPr>
      </w:pPr>
    </w:p>
    <w:p w14:paraId="6589BF39" w14:textId="79BD2186" w:rsidR="00372E5B" w:rsidRPr="00D36729" w:rsidRDefault="00372E5B" w:rsidP="00B84644">
      <w:pPr>
        <w:jc w:val="both"/>
        <w:rPr>
          <w:rFonts w:ascii="Verdana" w:hAnsi="Verdana"/>
        </w:rPr>
      </w:pPr>
      <w:r w:rsidRPr="00B84644">
        <w:rPr>
          <w:rFonts w:ascii="Verdana" w:hAnsi="Verdana"/>
        </w:rPr>
        <w:t>který podává nabídku na veřejnou zakázku s názvem „</w:t>
      </w:r>
      <w:r w:rsidR="001E3DE4" w:rsidRPr="001E3DE4">
        <w:rPr>
          <w:rFonts w:ascii="Verdana" w:hAnsi="Verdana"/>
        </w:rPr>
        <w:t>Nákup nosiče nářadí s mulčovací hlavou</w:t>
      </w:r>
      <w:r w:rsidRPr="00B84644">
        <w:rPr>
          <w:rFonts w:ascii="Verdana" w:hAnsi="Verdana"/>
        </w:rPr>
        <w:t>“, tímto čestně prohlašuje, že za poslední 3</w:t>
      </w:r>
      <w:r w:rsidRPr="00E8224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roky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2D5AA671" w14:textId="13B381DF" w:rsidR="0043569E" w:rsidRDefault="0043569E" w:rsidP="00B84644">
      <w:pPr>
        <w:pStyle w:val="Nadpisbezsl1-1"/>
        <w:jc w:val="both"/>
      </w:pPr>
      <w:bookmarkStart w:id="10" w:name="_Toc208862638"/>
      <w:bookmarkStart w:id="11" w:name="_Toc236056542"/>
      <w:r>
        <w:lastRenderedPageBreak/>
        <w:t>Kapitola č. 7</w:t>
      </w:r>
      <w:r w:rsidRPr="00ED1816">
        <w:t xml:space="preserve"> </w:t>
      </w:r>
      <w:bookmarkEnd w:id="10"/>
      <w:r w:rsidR="00B84644">
        <w:t>NEOBSAZENO</w:t>
      </w:r>
      <w:bookmarkEnd w:id="11"/>
    </w:p>
    <w:p w14:paraId="0B4A3038" w14:textId="1370DBC9" w:rsidR="00EE3C5F" w:rsidRDefault="00EE3C5F" w:rsidP="00EF4E96">
      <w:pPr>
        <w:pStyle w:val="Textbezslovn"/>
      </w:pPr>
      <w:r>
        <w:br w:type="page"/>
      </w:r>
    </w:p>
    <w:p w14:paraId="70092E03" w14:textId="7981EAF5" w:rsidR="0043569E" w:rsidRDefault="0043569E" w:rsidP="00B84644">
      <w:pPr>
        <w:pStyle w:val="Nadpisbezsl1-1"/>
        <w:jc w:val="both"/>
      </w:pPr>
      <w:bookmarkStart w:id="12" w:name="_Toc208862639"/>
      <w:bookmarkStart w:id="13" w:name="_Toc236056543"/>
      <w:r>
        <w:lastRenderedPageBreak/>
        <w:t>Kapitola č. 8</w:t>
      </w:r>
      <w:r w:rsidRPr="00ED1816">
        <w:t xml:space="preserve"> </w:t>
      </w:r>
      <w:bookmarkEnd w:id="12"/>
      <w:r w:rsidR="00B84644">
        <w:t>NEOBSAZENO</w:t>
      </w:r>
      <w:bookmarkEnd w:id="13"/>
    </w:p>
    <w:p w14:paraId="4556B308" w14:textId="061A9E65" w:rsidR="00EE3C5F" w:rsidRDefault="00EE3C5F" w:rsidP="00EF4E96">
      <w:pPr>
        <w:pStyle w:val="Textbezslovn"/>
      </w:pPr>
      <w:r>
        <w:br w:type="page"/>
      </w:r>
    </w:p>
    <w:p w14:paraId="697DCB81" w14:textId="66E80D2A" w:rsidR="0035531B" w:rsidRDefault="00BE7668" w:rsidP="00E8576A">
      <w:pPr>
        <w:pStyle w:val="Nadpisbezsl1-1"/>
        <w:jc w:val="both"/>
      </w:pPr>
      <w:bookmarkStart w:id="14" w:name="_Toc23605654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6F4DFCE4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4A60BC9" w14:textId="45FE22B6" w:rsidR="00735EC3" w:rsidRDefault="00735EC3" w:rsidP="00B84644">
      <w:pPr>
        <w:pStyle w:val="Nadpisbezsl1-1"/>
        <w:jc w:val="both"/>
      </w:pPr>
      <w:bookmarkStart w:id="15" w:name="_Toc208862641"/>
      <w:bookmarkStart w:id="16" w:name="_Toc236056545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</w:t>
      </w:r>
      <w:bookmarkEnd w:id="15"/>
      <w:r w:rsidR="00B84644">
        <w:t>NEOBSAZENO</w:t>
      </w:r>
      <w:bookmarkEnd w:id="16"/>
    </w:p>
    <w:p w14:paraId="25E5416B" w14:textId="77777777" w:rsidR="00EB5220" w:rsidRDefault="00EB5220">
      <w:r>
        <w:br w:type="page"/>
      </w:r>
    </w:p>
    <w:p w14:paraId="42B0E142" w14:textId="21C59B55" w:rsidR="006014EE" w:rsidRDefault="00EB5220" w:rsidP="00B84644">
      <w:pPr>
        <w:pStyle w:val="Nadpisbezsl1-1"/>
      </w:pPr>
      <w:bookmarkStart w:id="17" w:name="_Toc236056546"/>
      <w:r>
        <w:lastRenderedPageBreak/>
        <w:t xml:space="preserve">Kapitola č. </w:t>
      </w:r>
      <w:r w:rsidR="00D84A9C">
        <w:t xml:space="preserve">11 </w:t>
      </w:r>
      <w:r w:rsidR="00B84644">
        <w:t>NEOBSAZENO</w:t>
      </w:r>
      <w:bookmarkEnd w:id="17"/>
    </w:p>
    <w:p w14:paraId="2C8EA334" w14:textId="23B3F316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49814D49" w:rsidR="00D339E2" w:rsidRDefault="00B84CB4" w:rsidP="00D339E2">
      <w:pPr>
        <w:pStyle w:val="Nadpisbezsl1-1"/>
      </w:pPr>
      <w:bookmarkStart w:id="18" w:name="_Toc23605654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1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4D51FD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4D51FD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A77B" w14:textId="77777777" w:rsidR="004D51FD" w:rsidRDefault="004D51FD" w:rsidP="00962258">
      <w:pPr>
        <w:spacing w:after="0" w:line="240" w:lineRule="auto"/>
      </w:pPr>
      <w:r>
        <w:separator/>
      </w:r>
    </w:p>
  </w:endnote>
  <w:endnote w:type="continuationSeparator" w:id="0">
    <w:p w14:paraId="1948529A" w14:textId="77777777" w:rsidR="004D51FD" w:rsidRDefault="004D51F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007ECF80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1822" w14:textId="77777777" w:rsidR="004D51FD" w:rsidRDefault="004D51FD" w:rsidP="00962258">
      <w:pPr>
        <w:spacing w:after="0" w:line="240" w:lineRule="auto"/>
      </w:pPr>
      <w:r>
        <w:separator/>
      </w:r>
    </w:p>
  </w:footnote>
  <w:footnote w:type="continuationSeparator" w:id="0">
    <w:p w14:paraId="6AA5DDE8" w14:textId="77777777" w:rsidR="004D51FD" w:rsidRDefault="004D51F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3DE4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DB0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0D54"/>
    <w:rsid w:val="004A14B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51FD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5EC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9C4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C7586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644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4F39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278DC"/>
    <w:rsid w:val="00232473"/>
    <w:rsid w:val="002450A8"/>
    <w:rsid w:val="002479B1"/>
    <w:rsid w:val="00374734"/>
    <w:rsid w:val="00376800"/>
    <w:rsid w:val="0038055A"/>
    <w:rsid w:val="003D72C5"/>
    <w:rsid w:val="00412DB0"/>
    <w:rsid w:val="0045525D"/>
    <w:rsid w:val="004A14BD"/>
    <w:rsid w:val="004B48D8"/>
    <w:rsid w:val="00574C88"/>
    <w:rsid w:val="00581789"/>
    <w:rsid w:val="005875EC"/>
    <w:rsid w:val="00592296"/>
    <w:rsid w:val="0066682C"/>
    <w:rsid w:val="006B2AB1"/>
    <w:rsid w:val="006B7641"/>
    <w:rsid w:val="006C6A0E"/>
    <w:rsid w:val="00702A65"/>
    <w:rsid w:val="00714FDD"/>
    <w:rsid w:val="00744F98"/>
    <w:rsid w:val="00746B38"/>
    <w:rsid w:val="007C641A"/>
    <w:rsid w:val="007E69B9"/>
    <w:rsid w:val="008211BB"/>
    <w:rsid w:val="008E47B2"/>
    <w:rsid w:val="00925D65"/>
    <w:rsid w:val="00AC4100"/>
    <w:rsid w:val="00B50DB1"/>
    <w:rsid w:val="00BC73A3"/>
    <w:rsid w:val="00C67FE0"/>
    <w:rsid w:val="00C74C99"/>
    <w:rsid w:val="00CD0DBE"/>
    <w:rsid w:val="00CF089C"/>
    <w:rsid w:val="00E01F68"/>
    <w:rsid w:val="00E16E5B"/>
    <w:rsid w:val="00E20A02"/>
    <w:rsid w:val="00E27588"/>
    <w:rsid w:val="00E33F17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4FDD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22</TotalTime>
  <Pages>15</Pages>
  <Words>2607</Words>
  <Characters>15386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Kabátová Jana, Mgr.</cp:lastModifiedBy>
  <cp:revision>12</cp:revision>
  <cp:lastPrinted>2019-03-07T14:42:00Z</cp:lastPrinted>
  <dcterms:created xsi:type="dcterms:W3CDTF">2025-09-30T06:46:00Z</dcterms:created>
  <dcterms:modified xsi:type="dcterms:W3CDTF">2026-08-17T09:38:00Z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